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5AD2E8" w14:textId="77777777" w:rsidR="00A83E3A" w:rsidRDefault="00A83E3A" w:rsidP="00A83E3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PERKYN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fl.1460)</w:t>
      </w:r>
    </w:p>
    <w:p w14:paraId="3559C548" w14:textId="77777777" w:rsidR="00A83E3A" w:rsidRDefault="00A83E3A" w:rsidP="00A83E3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Lamelyn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Liskeard, Cornwall. Husbandman.</w:t>
      </w:r>
    </w:p>
    <w:p w14:paraId="4FF21B12" w14:textId="77777777" w:rsidR="00A83E3A" w:rsidRDefault="00A83E3A" w:rsidP="00A83E3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605590F" w14:textId="77777777" w:rsidR="00A83E3A" w:rsidRDefault="00A83E3A" w:rsidP="00A83E3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6364DEB" w14:textId="77777777" w:rsidR="00A83E3A" w:rsidRDefault="00A83E3A" w:rsidP="00A83E3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1460</w:t>
      </w:r>
      <w:r>
        <w:rPr>
          <w:rFonts w:ascii="Times New Roman" w:hAnsi="Times New Roman" w:cs="Times New Roman"/>
          <w:sz w:val="24"/>
          <w:szCs w:val="24"/>
        </w:rPr>
        <w:tab/>
        <w:t xml:space="preserve">Sir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Colshull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brought a plaint of trespass and taking animals against</w:t>
      </w:r>
    </w:p>
    <w:p w14:paraId="4C58166C" w14:textId="77777777" w:rsidR="00A83E3A" w:rsidRDefault="00A83E3A" w:rsidP="00A83E3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him,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Hyll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Liskeard(q.v.),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Typper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Liskeard(q.v.), Richard</w:t>
      </w:r>
    </w:p>
    <w:p w14:paraId="6A611635" w14:textId="77777777" w:rsidR="00A83E3A" w:rsidRDefault="00A83E3A" w:rsidP="00A83E3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Janyn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Liskeard(q.v.) and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Mory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Liskeard(q.v.).</w:t>
      </w:r>
    </w:p>
    <w:p w14:paraId="299DDB74" w14:textId="77777777" w:rsidR="00A83E3A" w:rsidRDefault="00A83E3A" w:rsidP="00A83E3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D056DA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https://waalt.uh.edu/index.php/IDXCP40no799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27F8AFB5" w14:textId="77777777" w:rsidR="00A83E3A" w:rsidRDefault="00A83E3A" w:rsidP="00A83E3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A797FEF" w14:textId="77777777" w:rsidR="00A83E3A" w:rsidRDefault="00A83E3A" w:rsidP="00A83E3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22DAABE" w14:textId="77777777" w:rsidR="00A83E3A" w:rsidRDefault="00A83E3A" w:rsidP="00A83E3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October 2022</w:t>
      </w:r>
    </w:p>
    <w:p w14:paraId="4209CFA6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D8E953" w14:textId="77777777" w:rsidR="00A83E3A" w:rsidRDefault="00A83E3A" w:rsidP="009139A6">
      <w:r>
        <w:separator/>
      </w:r>
    </w:p>
  </w:endnote>
  <w:endnote w:type="continuationSeparator" w:id="0">
    <w:p w14:paraId="3F16FFC7" w14:textId="77777777" w:rsidR="00A83E3A" w:rsidRDefault="00A83E3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F296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961D8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D12F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6FEC9F" w14:textId="77777777" w:rsidR="00A83E3A" w:rsidRDefault="00A83E3A" w:rsidP="009139A6">
      <w:r>
        <w:separator/>
      </w:r>
    </w:p>
  </w:footnote>
  <w:footnote w:type="continuationSeparator" w:id="0">
    <w:p w14:paraId="28782AB1" w14:textId="77777777" w:rsidR="00A83E3A" w:rsidRDefault="00A83E3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D8D81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63EF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B39C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3E3A"/>
    <w:rsid w:val="000666E0"/>
    <w:rsid w:val="002510B7"/>
    <w:rsid w:val="005C130B"/>
    <w:rsid w:val="00826F5C"/>
    <w:rsid w:val="009139A6"/>
    <w:rsid w:val="009448BB"/>
    <w:rsid w:val="00A3176C"/>
    <w:rsid w:val="00A83E3A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D8C34F"/>
  <w15:chartTrackingRefBased/>
  <w15:docId w15:val="{0052A8C6-5C0C-4577-9A66-E4ADC70C9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83E3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IDXCP40no799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63</Words>
  <Characters>364</Characters>
  <Application>Microsoft Office Word</Application>
  <DocSecurity>0</DocSecurity>
  <Lines>3</Lines>
  <Paragraphs>1</Paragraphs>
  <ScaleCrop>false</ScaleCrop>
  <Company/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2022-10-21T16:20:00Z</dcterms:created>
  <dcterms:modified xsi:type="dcterms:W3CDTF">2022-10-21T16:21:00Z</dcterms:modified>
</cp:coreProperties>
</file>